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852C5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07143/008-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852C56" w:rsidRPr="00852C5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852C56" w:rsidRPr="00852C56">
          <w:rPr>
            <w:rStyle w:val="aa"/>
          </w:rPr>
          <w:t>440052, г. Пенза, ул. Ново-Тамбовская, д.9;</w:t>
        </w:r>
        <w:r w:rsidR="00852C56" w:rsidRPr="00852C56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852C56" w:rsidRPr="00852C56">
          <w:rPr>
            <w:rStyle w:val="aa"/>
          </w:rPr>
          <w:t xml:space="preserve"> 3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852C56" w:rsidRPr="00852C56">
          <w:rPr>
            <w:u w:val="single"/>
          </w:rPr>
          <w:t xml:space="preserve"> 07143/008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852C56" w:rsidRPr="00852C56">
          <w:rPr>
            <w:rStyle w:val="aa"/>
          </w:rPr>
          <w:t xml:space="preserve"> Врач-фтизиатр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852C56" w:rsidRPr="00852C56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852C56" w:rsidRPr="00852C5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F658BE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658BE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F658BE" w:rsidP="005859B9">
      <w:fldSimple w:instr=" DOCVARIABLE operac \* MERGEFORMAT ">
        <w:r w:rsidR="00852C56" w:rsidRPr="00852C56">
          <w:t xml:space="preserve"> Проведение медицинских осмотров и диагностики заболеваний, лечение пациентов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7F4B33" w:rsidP="00FC4076">
            <w:pPr>
              <w:pStyle w:val="a8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52C5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07143/008-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F658B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F658BE" w:rsidRPr="009E2A4C">
            <w:rPr>
              <w:rStyle w:val="ad"/>
              <w:sz w:val="20"/>
              <w:szCs w:val="20"/>
            </w:rPr>
            <w:fldChar w:fldCharType="separate"/>
          </w:r>
          <w:r w:rsidR="00852C56">
            <w:rPr>
              <w:rStyle w:val="ad"/>
              <w:noProof/>
              <w:sz w:val="20"/>
              <w:szCs w:val="20"/>
            </w:rPr>
            <w:t>1</w:t>
          </w:r>
          <w:r w:rsidR="00F658B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52C56" w:rsidRPr="00852C5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FFD747106B7F42BEB067199BA36F3E62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8- Н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A1DB7F0A8CD4BC6B3720E6367760F49"/>
    <w:docVar w:name="rm_id" w:val="173"/>
    <w:docVar w:name="rm_name" w:val=" Врач-фтизиатр "/>
    <w:docVar w:name="rm_number" w:val=" 07143/008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E55C6"/>
    <w:rsid w:val="00305B2F"/>
    <w:rsid w:val="00365743"/>
    <w:rsid w:val="00367816"/>
    <w:rsid w:val="003876C3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F5677"/>
    <w:rsid w:val="00610DE1"/>
    <w:rsid w:val="00646A32"/>
    <w:rsid w:val="00665FE6"/>
    <w:rsid w:val="00674E86"/>
    <w:rsid w:val="0069682B"/>
    <w:rsid w:val="006C28B3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7F4B33"/>
    <w:rsid w:val="00842149"/>
    <w:rsid w:val="00852C56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7FB8"/>
    <w:rsid w:val="00BF498E"/>
    <w:rsid w:val="00C02721"/>
    <w:rsid w:val="00C200EC"/>
    <w:rsid w:val="00C3083C"/>
    <w:rsid w:val="00C673EA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658BE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